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D0A" w:rsidRDefault="00A87976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ВРЕМЕННО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ОТБОРНО КЛАСИРАНЕ </w:t>
      </w:r>
      <w:r w:rsidR="00AD52FE">
        <w:rPr>
          <w:rFonts w:asciiTheme="majorHAnsi" w:hAnsiTheme="majorHAnsi"/>
          <w:b/>
          <w:sz w:val="32"/>
          <w:szCs w:val="32"/>
        </w:rPr>
        <w:t>М</w:t>
      </w:r>
      <w:r>
        <w:rPr>
          <w:rFonts w:asciiTheme="majorHAnsi" w:hAnsiTheme="majorHAnsi"/>
          <w:b/>
          <w:sz w:val="32"/>
          <w:szCs w:val="32"/>
        </w:rPr>
        <w:t>ЪЖЕ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ДЛОП 2021 г.</w:t>
      </w:r>
    </w:p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960"/>
        <w:gridCol w:w="4005"/>
        <w:gridCol w:w="4320"/>
      </w:tblGrid>
      <w:tr w:rsidR="00A87976" w:rsidRPr="00A87976" w:rsidTr="00E127A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b/>
                <w:color w:val="000000"/>
                <w:sz w:val="32"/>
                <w:szCs w:val="32"/>
                <w:lang w:val="en-US" w:eastAsia="en-US"/>
              </w:rPr>
              <w:t>№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b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b/>
                <w:color w:val="000000"/>
                <w:sz w:val="32"/>
                <w:szCs w:val="32"/>
                <w:lang w:val="en-US" w:eastAsia="en-US"/>
              </w:rPr>
              <w:t>ТОЧКИ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27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19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Ч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ЕРВЕН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БРЯГ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ЛЕВ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СКИ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ЛАУТА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 АРМИ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ИВ ВТ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ПОБЕД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РС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САМОК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ОВ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ЯМБОЛ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НСА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БОТЕВ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АРДА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АРТАК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 xml:space="preserve"> ПЛ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АРТАК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ДИМ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АСК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СЛ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БАЛКА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18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19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КИКО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БДИН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ПИРИН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ЧАРДА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ФОН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ДИМОВ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КОРНЕ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Р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25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МИН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ЬОР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ПК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СЛАВИ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СТ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АРА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ЗАГ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ОРА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28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МИЗИЯ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 80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29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ОМУРТ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АГ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lastRenderedPageBreak/>
              <w:t>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ХАСКО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ВО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АРТАК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 xml:space="preserve"> ПД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АРТА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МОН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ВАРНА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ДСД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35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ЛАДИМ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ЕКС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ИЗГРЕ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>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 w:rsidR="00E127A4"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A87976">
              <w:rPr>
                <w:color w:val="000000"/>
                <w:sz w:val="32"/>
                <w:szCs w:val="32"/>
                <w:lang w:val="en-US" w:eastAsia="en-US"/>
              </w:rPr>
              <w:t>ГО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87976" w:rsidRPr="00A87976" w:rsidTr="00E12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38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76" w:rsidRPr="00A87976" w:rsidRDefault="00A87976" w:rsidP="00E127A4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ШУМЕН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76" w:rsidRPr="00A87976" w:rsidRDefault="00A87976" w:rsidP="00E127A4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87976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</w:tbl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7B5686" w:rsidRDefault="007B5686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7B5686" w:rsidRPr="00BE482C" w:rsidRDefault="007B5686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sectPr w:rsidR="007B5686" w:rsidRPr="00BE482C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B6F" w:rsidRDefault="006C3B6F" w:rsidP="00144764">
      <w:r>
        <w:separator/>
      </w:r>
    </w:p>
  </w:endnote>
  <w:endnote w:type="continuationSeparator" w:id="0">
    <w:p w:rsidR="006C3B6F" w:rsidRDefault="006C3B6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B6F" w:rsidRDefault="006C3B6F" w:rsidP="00144764">
      <w:r>
        <w:separator/>
      </w:r>
    </w:p>
  </w:footnote>
  <w:footnote w:type="continuationSeparator" w:id="0">
    <w:p w:rsidR="006C3B6F" w:rsidRDefault="006C3B6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960F6"/>
    <w:rsid w:val="002A4A8E"/>
    <w:rsid w:val="003874E4"/>
    <w:rsid w:val="00570DB0"/>
    <w:rsid w:val="00576D0A"/>
    <w:rsid w:val="00606305"/>
    <w:rsid w:val="006C3B6F"/>
    <w:rsid w:val="006D1ED9"/>
    <w:rsid w:val="007077B0"/>
    <w:rsid w:val="0073702F"/>
    <w:rsid w:val="0076018A"/>
    <w:rsid w:val="007B5686"/>
    <w:rsid w:val="00853C82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73178"/>
    <w:rsid w:val="00CB5611"/>
    <w:rsid w:val="00CE162C"/>
    <w:rsid w:val="00D876C6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51F45"/>
  <w15:docId w15:val="{738178EE-6C94-481C-8EEB-243562C56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4</cp:revision>
  <cp:lastPrinted>2021-03-05T11:43:00Z</cp:lastPrinted>
  <dcterms:created xsi:type="dcterms:W3CDTF">2021-11-24T10:56:00Z</dcterms:created>
  <dcterms:modified xsi:type="dcterms:W3CDTF">2021-11-24T13:02:00Z</dcterms:modified>
</cp:coreProperties>
</file>